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06D58DDF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>Lot 1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95FA78" w14:textId="77777777" w:rsidR="00932C2B" w:rsidRDefault="00932C2B" w:rsidP="00932C2B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a région </w:t>
            </w:r>
            <w:r w:rsidRPr="00060B14">
              <w:rPr>
                <w:rFonts w:ascii="Arial" w:hAnsi="Arial"/>
                <w:b/>
                <w:sz w:val="24"/>
                <w:szCs w:val="24"/>
              </w:rPr>
              <w:t>Hauts-de-France</w:t>
            </w:r>
          </w:p>
          <w:p w14:paraId="7BAF2823" w14:textId="34B1A93F" w:rsidR="0051509A" w:rsidRPr="006B3462" w:rsidRDefault="00932C2B" w:rsidP="00932C2B">
            <w:pPr>
              <w:rPr>
                <w:b/>
              </w:rPr>
            </w:pPr>
            <w:r w:rsidRPr="000166D0">
              <w:rPr>
                <w:rStyle w:val="lev"/>
                <w:sz w:val="28"/>
              </w:rPr>
              <w:t>Lot 1 : Travaux de terrassement pour le département du Nord (59), sauf Dunkerque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7D29A305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B35C83">
              <w:rPr>
                <w:b/>
                <w:bCs/>
                <w:sz w:val="24"/>
                <w:szCs w:val="24"/>
              </w:rPr>
              <w:t>2</w:t>
            </w:r>
            <w:r w:rsidR="009553B3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B35C83">
              <w:rPr>
                <w:b/>
                <w:bCs/>
                <w:sz w:val="24"/>
                <w:szCs w:val="24"/>
              </w:rPr>
              <w:t>4</w:t>
            </w:r>
            <w:r w:rsidR="009553B3" w:rsidRPr="00D20F02">
              <w:rPr>
                <w:b/>
                <w:bCs/>
                <w:sz w:val="24"/>
                <w:szCs w:val="24"/>
              </w:rPr>
              <w:t>00</w:t>
            </w:r>
            <w:r w:rsidR="000F3E10" w:rsidRPr="00D20F02">
              <w:rPr>
                <w:b/>
                <w:bCs/>
                <w:sz w:val="24"/>
                <w:szCs w:val="24"/>
              </w:rPr>
              <w:t xml:space="preserve"> 000,00</w:t>
            </w:r>
            <w:r w:rsidR="001810AC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D20F02">
              <w:rPr>
                <w:b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17AE827F" w:rsidR="000573CE" w:rsidRPr="00711919" w:rsidRDefault="00B90433" w:rsidP="00F2758A">
            <w:pPr>
              <w:rPr>
                <w:b/>
                <w:sz w:val="24"/>
                <w:szCs w:val="24"/>
              </w:rPr>
            </w:pPr>
            <w:r w:rsidRPr="00060B14">
              <w:rPr>
                <w:rFonts w:ascii="Arial" w:hAnsi="Arial"/>
                <w:b/>
                <w:sz w:val="24"/>
                <w:szCs w:val="24"/>
              </w:rPr>
              <w:t>Hauts-de-</w:t>
            </w:r>
            <w:r w:rsidR="00B35C83">
              <w:rPr>
                <w:rFonts w:ascii="Arial" w:hAnsi="Arial"/>
                <w:b/>
                <w:sz w:val="24"/>
                <w:szCs w:val="24"/>
              </w:rPr>
              <w:t>France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48C0D42F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B35C83">
        <w:t>2</w:t>
      </w:r>
      <w:r w:rsidR="000D261B" w:rsidRPr="000D261B">
        <w:t xml:space="preserve"> </w:t>
      </w:r>
      <w:r w:rsidR="00B35C83">
        <w:t>4</w:t>
      </w:r>
      <w:r w:rsidR="000D261B" w:rsidRPr="000D261B">
        <w:t xml:space="preserve">00 000,00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06D85FF6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>ot 1 :</w:t>
            </w:r>
            <w:r w:rsidR="000320A4" w:rsidRPr="000320A4">
              <w:rPr>
                <w:b/>
                <w:bCs/>
                <w:sz w:val="24"/>
                <w:szCs w:val="24"/>
              </w:rPr>
              <w:t xml:space="preserve"> Travaux de terrassement pour le département du Nord (59), sauf Dunkerque </w:t>
            </w:r>
            <w:r w:rsidR="000D261B" w:rsidRPr="000D261B">
              <w:rPr>
                <w:b/>
                <w:bCs/>
                <w:sz w:val="24"/>
                <w:szCs w:val="24"/>
              </w:rPr>
              <w:t>(85)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B8B5A" w14:textId="77777777" w:rsidR="003427DC" w:rsidRDefault="003427DC">
      <w:r>
        <w:separator/>
      </w:r>
    </w:p>
  </w:endnote>
  <w:endnote w:type="continuationSeparator" w:id="0">
    <w:p w14:paraId="241E435A" w14:textId="77777777" w:rsidR="003427DC" w:rsidRDefault="0034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DE1" w14:textId="77777777" w:rsidR="003F3BDA" w:rsidRDefault="003F3B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1C65A15A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8D563D" w:rsidRPr="008D563D">
      <w:rPr>
        <w:rFonts w:ascii="Arial" w:hAnsi="Arial"/>
        <w:sz w:val="14"/>
      </w:rPr>
      <w:t>015TX202</w:t>
    </w:r>
    <w:r w:rsidR="00085B61">
      <w:rPr>
        <w:rFonts w:ascii="Arial" w:hAnsi="Arial"/>
        <w:sz w:val="1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E8F" w14:textId="77777777" w:rsidR="003F3BDA" w:rsidRDefault="003F3B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3E8E" w14:textId="77777777" w:rsidR="003427DC" w:rsidRDefault="003427DC">
      <w:r>
        <w:separator/>
      </w:r>
    </w:p>
  </w:footnote>
  <w:footnote w:type="continuationSeparator" w:id="0">
    <w:p w14:paraId="57A619C5" w14:textId="77777777" w:rsidR="003427DC" w:rsidRDefault="0034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9642" w14:textId="77777777" w:rsidR="003F3BDA" w:rsidRDefault="003F3B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7AE0" w14:textId="77777777" w:rsidR="003F3BDA" w:rsidRDefault="003F3BD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BFA5" w14:textId="77777777" w:rsidR="003F3BDA" w:rsidRDefault="003F3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320A4"/>
    <w:rsid w:val="000403A3"/>
    <w:rsid w:val="000472B9"/>
    <w:rsid w:val="00052ECF"/>
    <w:rsid w:val="0005642D"/>
    <w:rsid w:val="000573CE"/>
    <w:rsid w:val="00066D94"/>
    <w:rsid w:val="00070816"/>
    <w:rsid w:val="0007571B"/>
    <w:rsid w:val="00080574"/>
    <w:rsid w:val="00083249"/>
    <w:rsid w:val="00085B61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E2EDA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B4C6E"/>
    <w:rsid w:val="001C0F3C"/>
    <w:rsid w:val="001C6A62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3017AD"/>
    <w:rsid w:val="00313C36"/>
    <w:rsid w:val="003148EC"/>
    <w:rsid w:val="00323A95"/>
    <w:rsid w:val="003350EC"/>
    <w:rsid w:val="003427D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BD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D5F91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4750"/>
    <w:rsid w:val="006E6A5D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1BDA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563D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2C2B"/>
    <w:rsid w:val="00933554"/>
    <w:rsid w:val="0094089B"/>
    <w:rsid w:val="009461A9"/>
    <w:rsid w:val="009462E6"/>
    <w:rsid w:val="009526E6"/>
    <w:rsid w:val="009553B3"/>
    <w:rsid w:val="009645D5"/>
    <w:rsid w:val="009745CD"/>
    <w:rsid w:val="00987909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6EDF"/>
    <w:rsid w:val="00AC72FB"/>
    <w:rsid w:val="00AE6333"/>
    <w:rsid w:val="00AF1F51"/>
    <w:rsid w:val="00B00575"/>
    <w:rsid w:val="00B01A28"/>
    <w:rsid w:val="00B17CD3"/>
    <w:rsid w:val="00B2183E"/>
    <w:rsid w:val="00B35C83"/>
    <w:rsid w:val="00B3685C"/>
    <w:rsid w:val="00B45373"/>
    <w:rsid w:val="00B50D0B"/>
    <w:rsid w:val="00B57999"/>
    <w:rsid w:val="00B648AD"/>
    <w:rsid w:val="00B850B5"/>
    <w:rsid w:val="00B90192"/>
    <w:rsid w:val="00B90433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50FF4"/>
    <w:rsid w:val="00D542D1"/>
    <w:rsid w:val="00D72CBA"/>
    <w:rsid w:val="00D75F10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52</TotalTime>
  <Pages>10</Pages>
  <Words>1930</Words>
  <Characters>10620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42</cp:revision>
  <cp:lastPrinted>2018-11-29T16:20:00Z</cp:lastPrinted>
  <dcterms:created xsi:type="dcterms:W3CDTF">2024-05-16T09:29:00Z</dcterms:created>
  <dcterms:modified xsi:type="dcterms:W3CDTF">2026-03-30T20:36:00Z</dcterms:modified>
</cp:coreProperties>
</file>